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41FCC" w14:textId="77777777" w:rsidR="00ED10A6" w:rsidRDefault="00ED10A6" w:rsidP="00ED10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GILBERD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4A5496E5" w14:textId="77777777" w:rsidR="00ED10A6" w:rsidRDefault="00ED10A6" w:rsidP="00ED10A6">
      <w:pPr>
        <w:pStyle w:val="NoSpacing"/>
        <w:rPr>
          <w:rFonts w:cs="Times New Roman"/>
          <w:szCs w:val="24"/>
        </w:rPr>
      </w:pPr>
    </w:p>
    <w:p w14:paraId="2A2DBB77" w14:textId="77777777" w:rsidR="00ED10A6" w:rsidRDefault="00ED10A6" w:rsidP="00ED10A6">
      <w:pPr>
        <w:pStyle w:val="NoSpacing"/>
        <w:rPr>
          <w:rFonts w:cs="Times New Roman"/>
          <w:szCs w:val="24"/>
        </w:rPr>
      </w:pPr>
    </w:p>
    <w:p w14:paraId="377D89C4" w14:textId="77777777" w:rsidR="00ED10A6" w:rsidRDefault="00ED10A6" w:rsidP="00ED10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 xml:space="preserve">He, Alice Broun(q.v.) and John </w:t>
      </w:r>
      <w:proofErr w:type="spellStart"/>
      <w:r>
        <w:rPr>
          <w:rFonts w:cs="Times New Roman"/>
          <w:szCs w:val="24"/>
        </w:rPr>
        <w:t>Drolle</w:t>
      </w:r>
      <w:proofErr w:type="spellEnd"/>
      <w:r>
        <w:rPr>
          <w:rFonts w:cs="Times New Roman"/>
          <w:szCs w:val="24"/>
        </w:rPr>
        <w:t>(q.v.), as the executors of Richard</w:t>
      </w:r>
    </w:p>
    <w:p w14:paraId="661AED42" w14:textId="77777777" w:rsidR="00ED10A6" w:rsidRDefault="00ED10A6" w:rsidP="00ED10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Broun of Norwich, Alderman(q.v.), made a plaint of debt against Thomas</w:t>
      </w:r>
    </w:p>
    <w:p w14:paraId="320CDAA3" w14:textId="77777777" w:rsidR="00ED10A6" w:rsidRDefault="00ED10A6" w:rsidP="00ED10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Etton</w:t>
      </w:r>
      <w:proofErr w:type="spellEnd"/>
      <w:r>
        <w:rPr>
          <w:rFonts w:cs="Times New Roman"/>
          <w:szCs w:val="24"/>
        </w:rPr>
        <w:t xml:space="preserve"> of Hull(q.v.), Stephen Shelton of Lincoln(q.v.), Thomas Shawe of</w:t>
      </w:r>
    </w:p>
    <w:p w14:paraId="322C7B01" w14:textId="77777777" w:rsidR="00ED10A6" w:rsidRDefault="00ED10A6" w:rsidP="00ED10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Lincoln(q.v.), Nicholas </w:t>
      </w:r>
      <w:proofErr w:type="spellStart"/>
      <w:r>
        <w:rPr>
          <w:rFonts w:cs="Times New Roman"/>
          <w:szCs w:val="24"/>
        </w:rPr>
        <w:t>Lancastyr</w:t>
      </w:r>
      <w:proofErr w:type="spellEnd"/>
      <w:r>
        <w:rPr>
          <w:rFonts w:cs="Times New Roman"/>
          <w:szCs w:val="24"/>
        </w:rPr>
        <w:t xml:space="preserve"> of Cambridge(q.v.) and Walter Smyth</w:t>
      </w:r>
    </w:p>
    <w:p w14:paraId="6F779C65" w14:textId="77777777" w:rsidR="00ED10A6" w:rsidRDefault="00ED10A6" w:rsidP="00ED10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Westerham(q.v.)</w:t>
      </w:r>
    </w:p>
    <w:p w14:paraId="5AB7B006" w14:textId="77777777" w:rsidR="00ED10A6" w:rsidRDefault="00ED10A6" w:rsidP="00ED10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81D7C">
          <w:rPr>
            <w:rStyle w:val="Hyperlink"/>
            <w:rFonts w:cs="Times New Roman"/>
            <w:szCs w:val="24"/>
          </w:rPr>
          <w:t>http://aalt.law.uh.edu/Indices/CP40Indices/CP40no814/CP40no814Pl.htm</w:t>
        </w:r>
      </w:hyperlink>
      <w:r>
        <w:rPr>
          <w:rFonts w:cs="Times New Roman"/>
          <w:szCs w:val="24"/>
        </w:rPr>
        <w:t xml:space="preserve"> )</w:t>
      </w:r>
    </w:p>
    <w:p w14:paraId="53E8AE38" w14:textId="77777777" w:rsidR="00ED10A6" w:rsidRDefault="00ED10A6" w:rsidP="00ED10A6">
      <w:pPr>
        <w:pStyle w:val="NoSpacing"/>
        <w:rPr>
          <w:rFonts w:cs="Times New Roman"/>
          <w:szCs w:val="24"/>
        </w:rPr>
      </w:pPr>
    </w:p>
    <w:p w14:paraId="20708498" w14:textId="77777777" w:rsidR="00ED10A6" w:rsidRDefault="00ED10A6" w:rsidP="00ED10A6">
      <w:pPr>
        <w:pStyle w:val="NoSpacing"/>
        <w:rPr>
          <w:rFonts w:cs="Times New Roman"/>
          <w:szCs w:val="24"/>
        </w:rPr>
      </w:pPr>
    </w:p>
    <w:p w14:paraId="179B846D" w14:textId="77777777" w:rsidR="00ED10A6" w:rsidRDefault="00ED10A6" w:rsidP="00ED10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2025</w:t>
      </w:r>
    </w:p>
    <w:p w14:paraId="19A1FD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EE471" w14:textId="77777777" w:rsidR="00ED10A6" w:rsidRDefault="00ED10A6" w:rsidP="009139A6">
      <w:r>
        <w:separator/>
      </w:r>
    </w:p>
  </w:endnote>
  <w:endnote w:type="continuationSeparator" w:id="0">
    <w:p w14:paraId="3D463FD6" w14:textId="77777777" w:rsidR="00ED10A6" w:rsidRDefault="00ED10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A89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24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709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4872" w14:textId="77777777" w:rsidR="00ED10A6" w:rsidRDefault="00ED10A6" w:rsidP="009139A6">
      <w:r>
        <w:separator/>
      </w:r>
    </w:p>
  </w:footnote>
  <w:footnote w:type="continuationSeparator" w:id="0">
    <w:p w14:paraId="7A01CB21" w14:textId="77777777" w:rsidR="00ED10A6" w:rsidRDefault="00ED10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9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626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E1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0A6"/>
    <w:rsid w:val="000666E0"/>
    <w:rsid w:val="00160E9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D10A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5D096"/>
  <w15:chartTrackingRefBased/>
  <w15:docId w15:val="{AE73FCAE-8694-4F57-B95C-89284A94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10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14/CP40no814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2025-02-08T21:21:00Z</dcterms:created>
  <dcterms:modified xsi:type="dcterms:W3CDTF">2025-02-08T21:21:00Z</dcterms:modified>
</cp:coreProperties>
</file>